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Unterhaltsreinigung Grundschule Klecken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Unterhaltsreinigung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